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B9AED" w14:textId="77777777" w:rsidR="00D34BB7" w:rsidRDefault="003365CD" w:rsidP="00E71FC3">
      <w:pPr>
        <w:pStyle w:val="NoSpacing"/>
      </w:pPr>
      <w:r>
        <w:rPr>
          <w:u w:val="single"/>
        </w:rPr>
        <w:t>Alice CAVENDISSH</w:t>
      </w:r>
      <w:r>
        <w:t xml:space="preserve">        (d.1427)</w:t>
      </w:r>
    </w:p>
    <w:p w14:paraId="748359C0" w14:textId="77777777" w:rsidR="003365CD" w:rsidRDefault="003365CD" w:rsidP="00E71FC3">
      <w:pPr>
        <w:pStyle w:val="NoSpacing"/>
      </w:pPr>
    </w:p>
    <w:p w14:paraId="6E170AEA" w14:textId="77777777" w:rsidR="003365CD" w:rsidRDefault="003365CD" w:rsidP="00E71FC3">
      <w:pPr>
        <w:pStyle w:val="NoSpacing"/>
      </w:pPr>
    </w:p>
    <w:p w14:paraId="050AB011" w14:textId="77777777" w:rsidR="003365CD" w:rsidRDefault="003365CD" w:rsidP="00E71FC3">
      <w:pPr>
        <w:pStyle w:val="NoSpacing"/>
      </w:pPr>
      <w:r>
        <w:t>= John Cavendissh, who died before her.</w:t>
      </w:r>
    </w:p>
    <w:p w14:paraId="061135CD" w14:textId="77777777" w:rsidR="003365CD" w:rsidRDefault="003365CD" w:rsidP="00E71FC3">
      <w:pPr>
        <w:pStyle w:val="NoSpacing"/>
      </w:pPr>
      <w:r>
        <w:t>(www.inquisitionspostmortem.ac.uk   ref. eCIPM 23-63)</w:t>
      </w:r>
    </w:p>
    <w:p w14:paraId="5D49A0BC" w14:textId="77777777" w:rsidR="003365CD" w:rsidRDefault="003365CD" w:rsidP="00E71FC3">
      <w:pPr>
        <w:pStyle w:val="NoSpacing"/>
      </w:pPr>
      <w:r>
        <w:t>Daughters:  Elizabeth(q.v.), Emma(q.v.) and Beatrice(q.v.).   (ibid.)</w:t>
      </w:r>
    </w:p>
    <w:p w14:paraId="6CA82D07" w14:textId="77777777" w:rsidR="003365CD" w:rsidRDefault="003365CD" w:rsidP="00E71FC3">
      <w:pPr>
        <w:pStyle w:val="NoSpacing"/>
      </w:pPr>
    </w:p>
    <w:p w14:paraId="0AD4527E" w14:textId="77777777" w:rsidR="003365CD" w:rsidRDefault="003365CD" w:rsidP="00E71FC3">
      <w:pPr>
        <w:pStyle w:val="NoSpacing"/>
      </w:pPr>
    </w:p>
    <w:p w14:paraId="0E6D6373" w14:textId="77777777" w:rsidR="003365CD" w:rsidRDefault="003365CD" w:rsidP="00E71FC3">
      <w:pPr>
        <w:pStyle w:val="NoSpacing"/>
      </w:pPr>
      <w:r>
        <w:t>30 Dec.1427</w:t>
      </w:r>
      <w:r>
        <w:tab/>
        <w:t>She died.   (ibid.)</w:t>
      </w:r>
    </w:p>
    <w:p w14:paraId="42D04DCA" w14:textId="77777777" w:rsidR="00D34BB7" w:rsidRDefault="00D34BB7" w:rsidP="00D34BB7">
      <w:pPr>
        <w:pStyle w:val="NoSpacing"/>
      </w:pPr>
      <w:r>
        <w:t>8 Feb.1428</w:t>
      </w:r>
      <w:r>
        <w:tab/>
        <w:t>Writ of diem clausit extremum to the Escheator of Norfolk.</w:t>
      </w:r>
    </w:p>
    <w:p w14:paraId="503CAD47" w14:textId="4662F16A" w:rsidR="00D34BB7" w:rsidRDefault="00D34BB7" w:rsidP="00E71FC3">
      <w:pPr>
        <w:pStyle w:val="NoSpacing"/>
      </w:pPr>
      <w:r>
        <w:tab/>
      </w:r>
      <w:r>
        <w:tab/>
        <w:t>(C.F.R. 1422-30 p.189)</w:t>
      </w:r>
    </w:p>
    <w:p w14:paraId="158CE4AF" w14:textId="77777777" w:rsidR="003365CD" w:rsidRDefault="003365CD" w:rsidP="00E71FC3">
      <w:pPr>
        <w:pStyle w:val="NoSpacing"/>
      </w:pPr>
    </w:p>
    <w:p w14:paraId="592DC000" w14:textId="77777777" w:rsidR="003365CD" w:rsidRDefault="003365CD" w:rsidP="00E71FC3">
      <w:pPr>
        <w:pStyle w:val="NoSpacing"/>
      </w:pPr>
    </w:p>
    <w:p w14:paraId="4B2BA334" w14:textId="77777777" w:rsidR="003365CD" w:rsidRDefault="003365CD" w:rsidP="00E71FC3">
      <w:pPr>
        <w:pStyle w:val="NoSpacing"/>
      </w:pPr>
      <w:r>
        <w:t>12 September 2017</w:t>
      </w:r>
    </w:p>
    <w:p w14:paraId="57288BD7" w14:textId="578A473C" w:rsidR="00D34BB7" w:rsidRPr="003365CD" w:rsidRDefault="00D34BB7" w:rsidP="00E71FC3">
      <w:pPr>
        <w:pStyle w:val="NoSpacing"/>
      </w:pPr>
      <w:r>
        <w:t xml:space="preserve">  3 October 2024</w:t>
      </w:r>
    </w:p>
    <w:sectPr w:rsidR="00D34BB7" w:rsidRPr="003365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8918C" w14:textId="77777777" w:rsidR="003365CD" w:rsidRDefault="003365CD" w:rsidP="00E71FC3">
      <w:pPr>
        <w:spacing w:after="0" w:line="240" w:lineRule="auto"/>
      </w:pPr>
      <w:r>
        <w:separator/>
      </w:r>
    </w:p>
  </w:endnote>
  <w:endnote w:type="continuationSeparator" w:id="0">
    <w:p w14:paraId="6864E11B" w14:textId="77777777" w:rsidR="003365CD" w:rsidRDefault="003365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54E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EC604" w14:textId="77777777" w:rsidR="003365CD" w:rsidRDefault="003365CD" w:rsidP="00E71FC3">
      <w:pPr>
        <w:spacing w:after="0" w:line="240" w:lineRule="auto"/>
      </w:pPr>
      <w:r>
        <w:separator/>
      </w:r>
    </w:p>
  </w:footnote>
  <w:footnote w:type="continuationSeparator" w:id="0">
    <w:p w14:paraId="14BB915A" w14:textId="77777777" w:rsidR="003365CD" w:rsidRDefault="003365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5CD"/>
    <w:rsid w:val="001A7C09"/>
    <w:rsid w:val="003365CD"/>
    <w:rsid w:val="00577BD5"/>
    <w:rsid w:val="00656CBA"/>
    <w:rsid w:val="006A1F77"/>
    <w:rsid w:val="00733BE7"/>
    <w:rsid w:val="007477D8"/>
    <w:rsid w:val="00AB52E8"/>
    <w:rsid w:val="00B16D3F"/>
    <w:rsid w:val="00BB41AC"/>
    <w:rsid w:val="00D34B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515CD"/>
  <w15:chartTrackingRefBased/>
  <w15:docId w15:val="{74853BD3-3740-4581-8281-D77DEED7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2017-09-12T14:01:00Z</dcterms:created>
  <dcterms:modified xsi:type="dcterms:W3CDTF">2024-10-03T10:45:00Z</dcterms:modified>
</cp:coreProperties>
</file>